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960525870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lang w:eastAsia="ru-RU"/>
        </w:rPr>
      </w:sdtEndPr>
      <w:sdtContent>
        <w:p w:rsidR="00C14C65" w:rsidRDefault="00C14C65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62C3BD6B" wp14:editId="0A468CD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63460" cy="10216979"/>
                    <wp:effectExtent l="0" t="0" r="27940" b="13335"/>
                    <wp:wrapNone/>
                    <wp:docPr id="24" name="Групп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64094" cy="10216979"/>
                              <a:chOff x="316" y="112"/>
                              <a:chExt cx="11608" cy="15322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112"/>
                                <a:ext cx="11608" cy="15322"/>
                                <a:chOff x="321" y="112"/>
                                <a:chExt cx="11600" cy="15319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112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ascii="Times New Roman" w:eastAsiaTheme="minorHAnsi" w:hAnsi="Times New Roman" w:cs="Times New Roman"/>
                                        <w:b/>
                                        <w:color w:val="C00000"/>
                                        <w:sz w:val="44"/>
                                        <w:szCs w:val="44"/>
                                        <w:lang w:eastAsia="en-US"/>
                                      </w:rPr>
                                      <w:alias w:val="Название"/>
                                      <w:id w:val="16962279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Content>
                                      <w:p w:rsidR="00B11232" w:rsidRPr="00C00F00" w:rsidRDefault="00B11232" w:rsidP="00C14C65">
                                        <w:pPr>
                                          <w:pStyle w:val="ab"/>
                                          <w:rPr>
                                            <w:color w:val="C00000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B11232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C00000"/>
                                            <w:sz w:val="44"/>
                                            <w:szCs w:val="44"/>
                                          </w:rPr>
                                          <w:t xml:space="preserve">НЕКОММЕРЧЕСКОЕ ПАРТНЕРСТВО «САМОРЕГУЛИРУЕМАЯ ОРГАНИЗАЦИЯ НЕЗАВИСИМЫХ АРБИТРАЖНЫХ УПРАВЛЯЮЩИХ «ДЕЛО»                           </w:t>
                                        </w:r>
                                      </w:p>
                                    </w:sdtContent>
                                  </w:sdt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>Информационно-консультационный семинар по актуальным вопросам в Информационно-консультационный семинар по актуальным вопросам в</w:t>
                                    </w:r>
                                    <w:proofErr w:type="gramStart"/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 xml:space="preserve"> </w:t>
                                    </w: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И</w:t>
                                    </w:r>
                                    <w:proofErr w:type="gramEnd"/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нформационно-</w:t>
                                    </w: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 xml:space="preserve">консультационный семинар </w:t>
                                    </w:r>
                                    <w:proofErr w:type="gramStart"/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по</w:t>
                                    </w:r>
                                    <w:proofErr w:type="gramEnd"/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 xml:space="preserve"> </w:t>
                                    </w: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 xml:space="preserve">актуальным вопросам в сфере </w:t>
                                    </w: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несостоятельности (банкротства)</w:t>
                                    </w: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color w:val="FFFFFF" w:themeColor="background1"/>
                                      </w:rPr>
                                      <w:t xml:space="preserve"> (банкротства</w:t>
                                    </w:r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>) несостоятельности (банкротства)</w:t>
                                    </w: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833" y="406"/>
                                  <a:ext cx="1994" cy="9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i/>
                                        <w:color w:val="FFFFFF" w:themeColor="background1"/>
                                        <w:sz w:val="52"/>
                                        <w:szCs w:val="52"/>
                                      </w:rPr>
                                      <w:alias w:val="Год"/>
                                      <w:id w:val="16962274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>
                                        <w:dateFormat w:val="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Content>
                                      <w:p w:rsidR="00B11232" w:rsidRPr="00B11232" w:rsidRDefault="00B11232">
                                        <w:pPr>
                                          <w:jc w:val="center"/>
                                          <w:rPr>
                                            <w:i/>
                                            <w:color w:val="FFFFFF" w:themeColor="background1"/>
                                            <w:sz w:val="48"/>
                                            <w:szCs w:val="48"/>
                                          </w:rPr>
                                        </w:pPr>
                                        <w:r w:rsidRPr="00B11232">
                                          <w:rPr>
                                            <w:i/>
                                            <w:color w:val="FFFFFF" w:themeColor="background1"/>
                                            <w:sz w:val="52"/>
                                            <w:szCs w:val="52"/>
                                          </w:rPr>
                                          <w:t>ДЕЛО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35" y="14380"/>
                                <a:ext cx="7680" cy="760"/>
                                <a:chOff x="3935" y="14380"/>
                                <a:chExt cx="7680" cy="760"/>
                              </a:xfrm>
                            </wpg:grpSpPr>
                            <wpg:grpSp>
                              <wpg:cNvPr id="35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35" y="14380"/>
                                  <a:ext cx="6616" cy="7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8000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11232" w:rsidRDefault="00B11232">
                                    <w:pPr>
                                      <w:pStyle w:val="ab"/>
                                      <w:jc w:val="right"/>
                                      <w:rPr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</w:rPr>
                                      <w:t>02 апреля 2014 год, г. Москва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" o:spid="_x0000_s1026" style="position:absolute;margin-left:0;margin-top:0;width:579.8pt;height:804.5pt;z-index:251659264;mso-position-horizontal:center;mso-position-horizontal-relative:page;mso-position-vertical:center;mso-position-vertical-relative:page" coordorigin="316,112" coordsize="11608,15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" o:allowincell="f">
                    <v:group id="Group 3" o:spid="_x0000_s1027" style="position:absolute;left:316;top:112;width:11608;height:15322" coordorigin="321,112" coordsize="11600,15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6;top:112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wqMQA&#10;AADbAAAADwAAAGRycy9kb3ducmV2LnhtbESPzWrCQBSF90LfYbiF7szELKqkGUVaAqUupNpAl5eZ&#10;a5KauRMyo0nfviMUXB7Oz8cpNpPtxJUG3zpWsEhSEMTamZZrBV/Hcr4C4QOywc4xKfglD5v1w6zA&#10;3LiRP+l6CLWII+xzVNCE0OdSet2QRZ+4njh6JzdYDFEOtTQDjnHcdjJL02dpseVIaLCn14b0+XCx&#10;kTtWJ5tefvatHqvd8u17sdMfpVJPj9P2BUSgKdzD/+13oyBbwu1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kMKjEAAAA2wAAAA8AAAAAAAAAAAAAAAAAmAIAAGRycy9k&#10;b3ducmV2LnhtbFBLBQYAAAAABAAEAPUAAACJAwAAAAA=&#10;" fillcolor="white [3212]" strokecolor="white [3212]" strokeweight="1pt">
                        <v:shadow color="#d8d8d8" offset="3pt,3pt"/>
                        <v:textbox inset="18pt,108pt,36pt">
                          <w:txbxContent>
                            <w:sdt>
                              <w:sdtPr>
                                <w:rPr>
                                  <w:rFonts w:ascii="Times New Roman" w:eastAsiaTheme="minorHAnsi" w:hAnsi="Times New Roman" w:cs="Times New Roman"/>
                                  <w:b/>
                                  <w:color w:val="C00000"/>
                                  <w:sz w:val="44"/>
                                  <w:szCs w:val="44"/>
                                  <w:lang w:eastAsia="en-US"/>
                                </w:rPr>
                                <w:alias w:val="Название"/>
                                <w:id w:val="16962279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Content>
                                <w:p w:rsidR="00B11232" w:rsidRPr="00C00F00" w:rsidRDefault="00B11232" w:rsidP="00C14C65">
                                  <w:pPr>
                                    <w:pStyle w:val="ab"/>
                                    <w:rPr>
                                      <w:color w:val="C00000"/>
                                      <w:sz w:val="36"/>
                                      <w:szCs w:val="36"/>
                                    </w:rPr>
                                  </w:pPr>
                                  <w:r w:rsidRPr="00B11232">
                                    <w:rPr>
                                      <w:rFonts w:ascii="Times New Roman" w:hAnsi="Times New Roman" w:cs="Times New Roman"/>
                                      <w:b/>
                                      <w:color w:val="C00000"/>
                                      <w:sz w:val="44"/>
                                      <w:szCs w:val="44"/>
                                    </w:rPr>
                                    <w:t xml:space="preserve">НЕКОММЕРЧЕСКОЕ ПАРТНЕРСТВО «САМОРЕГУЛИРУЕМАЯ ОРГАНИЗАЦИЯ НЕЗАВИСИМЫХ АРБИТРАЖНЫХ УПРАВЛЯЮЩИХ «ДЕЛО»                           </w:t>
                                  </w:r>
                                </w:p>
                              </w:sdtContent>
                            </w:sdt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color w:val="FFFFFF" w:themeColor="background1"/>
                                </w:rPr>
                                <w:t>Информационно-консультационный семинар по актуальным вопросам в Информационно-консультационный семинар по актуальным вопросам в</w:t>
                              </w:r>
                              <w:proofErr w:type="gramStart"/>
                              <w:r w:rsidRPr="00B11232">
                                <w:rPr>
                                  <w:color w:val="FFFFFF" w:themeColor="background1"/>
                                </w:rPr>
                                <w:t xml:space="preserve"> </w:t>
                              </w: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И</w:t>
                              </w:r>
                              <w:proofErr w:type="gramEnd"/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нформационно-</w:t>
                              </w: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 xml:space="preserve">консультационный семинар </w:t>
                              </w:r>
                              <w:proofErr w:type="gramStart"/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по</w:t>
                              </w:r>
                              <w:proofErr w:type="gramEnd"/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 xml:space="preserve">актуальным вопросам в сфере </w:t>
                              </w: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несостоятельности (банкротства)</w:t>
                              </w:r>
                              <w:r w:rsidRPr="00B11232"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</w:rPr>
                                <w:t xml:space="preserve"> (банкротства</w:t>
                              </w:r>
                              <w:r w:rsidRPr="00B11232">
                                <w:rPr>
                                  <w:color w:val="FFFFFF" w:themeColor="background1"/>
                                </w:rPr>
                                <w:t>) несостоятельности (банкротства)</w:t>
                              </w: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833;top:406;width:1994;height:901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+Sw8UA&#10;AADcAAAADwAAAGRycy9kb3ducmV2LnhtbESPQWvCQBSE74L/YXmF3nST1oikrmKFQiUUiYrnR/Y1&#10;Cc2+Dbtbk/77bqHgcZiZb5j1djSduJHzrWUF6TwBQVxZ3XKt4HJ+m61A+ICssbNMCn7Iw3Yznawx&#10;13bgkm6nUIsIYZ+jgiaEPpfSVw0Z9HPbE0fv0zqDIUpXS+1wiHDTyackWUqDLceFBnvaN1R9nb6N&#10;gnPRL/ZlSq+uSLNj9nG4FqvhqtTjw7h7ARFoDPfwf/tdK3jOMv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5LDxQAAANwAAAAPAAAAAAAAAAAAAAAAAJgCAABkcnMv&#10;ZG93bnJldi54bWxQSwUGAAAAAAQABAD1AAAAigMAAAAA&#10;" fillcolor="#c00000" strokecolor="white [3212]" strokeweight="1pt">
                        <v:shadow color="#d8d8d8" offset="3pt,3pt"/>
                        <v:textbox>
                          <w:txbxContent>
                            <w:sdt>
                              <w:sdtPr>
                                <w:rPr>
                                  <w:i/>
                                  <w:color w:val="FFFFFF" w:themeColor="background1"/>
                                  <w:sz w:val="52"/>
                                  <w:szCs w:val="52"/>
                                </w:rPr>
                                <w:alias w:val="Год"/>
                                <w:id w:val="16962274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B11232" w:rsidRPr="00B11232" w:rsidRDefault="00B11232">
                                  <w:pPr>
                                    <w:jc w:val="center"/>
                                    <w:rPr>
                                      <w:i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 w:rsidRPr="00B11232">
                                    <w:rPr>
                                      <w:i/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  <w:t>ДЕЛО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4" o:spid="_x0000_s1038" style="position:absolute;left:3935;top:14380;width:7680;height:760" coordorigin="3935,14380" coordsize="7680,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3935;top:14380;width:6616;height:76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    <v:fill opacity="52428f"/>
                        <v:shadow color="#d8d8d8" offset="3pt,3pt"/>
                        <v:textbox inset=",0,,0">
                          <w:txbxContent>
                            <w:p w:rsidR="00B11232" w:rsidRDefault="00B11232">
                              <w:pPr>
                                <w:pStyle w:val="ab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02 апреля 2014 год, г. Москва</w:t>
                              </w:r>
                            </w:p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C14C65" w:rsidRDefault="00C14C65"/>
        <w:p w:rsidR="00C14C65" w:rsidRDefault="00B11232">
          <w:pPr>
            <w:rPr>
              <w:rFonts w:asciiTheme="majorHAnsi" w:eastAsiaTheme="majorEastAsia" w:hAnsiTheme="majorHAnsi" w:cstheme="majorBidi"/>
              <w:lang w:eastAsia="ru-RU"/>
            </w:rPr>
          </w:pPr>
        </w:p>
      </w:sdtContent>
    </w:sdt>
    <w:bookmarkStart w:id="0" w:name="_GoBack" w:displacedByCustomXml="prev"/>
    <w:bookmarkEnd w:id="0" w:displacedByCustomXml="prev"/>
    <w:sectPr w:rsidR="00C14C65" w:rsidSect="00C80C5D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32" w:rsidRDefault="00B11232" w:rsidP="00B44120">
      <w:pPr>
        <w:spacing w:after="0" w:line="240" w:lineRule="auto"/>
      </w:pPr>
      <w:r>
        <w:separator/>
      </w:r>
    </w:p>
  </w:endnote>
  <w:endnote w:type="continuationSeparator" w:id="0">
    <w:p w:rsidR="00B11232" w:rsidRDefault="00B11232" w:rsidP="00B44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32" w:rsidRDefault="00B11232" w:rsidP="00B44120">
      <w:pPr>
        <w:spacing w:after="0" w:line="240" w:lineRule="auto"/>
      </w:pPr>
      <w:r>
        <w:separator/>
      </w:r>
    </w:p>
  </w:footnote>
  <w:footnote w:type="continuationSeparator" w:id="0">
    <w:p w:rsidR="00B11232" w:rsidRDefault="00B11232" w:rsidP="00B44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A0E00"/>
    <w:multiLevelType w:val="multilevel"/>
    <w:tmpl w:val="794C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CF"/>
    <w:rsid w:val="00163427"/>
    <w:rsid w:val="00205B26"/>
    <w:rsid w:val="00375820"/>
    <w:rsid w:val="003E3529"/>
    <w:rsid w:val="00443D8B"/>
    <w:rsid w:val="005C48D7"/>
    <w:rsid w:val="006715A6"/>
    <w:rsid w:val="00B11232"/>
    <w:rsid w:val="00B44120"/>
    <w:rsid w:val="00C00F00"/>
    <w:rsid w:val="00C14C65"/>
    <w:rsid w:val="00C80C5D"/>
    <w:rsid w:val="00D27773"/>
    <w:rsid w:val="00D8311D"/>
    <w:rsid w:val="00E5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35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120"/>
  </w:style>
  <w:style w:type="paragraph" w:styleId="a7">
    <w:name w:val="footer"/>
    <w:basedOn w:val="a"/>
    <w:link w:val="a8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120"/>
  </w:style>
  <w:style w:type="paragraph" w:styleId="a9">
    <w:name w:val="Balloon Text"/>
    <w:basedOn w:val="a"/>
    <w:link w:val="aa"/>
    <w:uiPriority w:val="99"/>
    <w:semiHidden/>
    <w:unhideWhenUsed/>
    <w:rsid w:val="0037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820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14C6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14C6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35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120"/>
  </w:style>
  <w:style w:type="paragraph" w:styleId="a7">
    <w:name w:val="footer"/>
    <w:basedOn w:val="a"/>
    <w:link w:val="a8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120"/>
  </w:style>
  <w:style w:type="paragraph" w:styleId="a9">
    <w:name w:val="Balloon Text"/>
    <w:basedOn w:val="a"/>
    <w:link w:val="aa"/>
    <w:uiPriority w:val="99"/>
    <w:semiHidden/>
    <w:unhideWhenUsed/>
    <w:rsid w:val="0037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820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14C6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14C6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ДЕЛО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9101A675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НЕКОММЕРЧЕСКОЕ ПАРТНЕРСТВО «САМОРЕГУЛИРУЕМАЯ ОРГАНИЗАЦИЯ НЕЗАВИСИМЫХ АРБИТРАЖНЫХ УПРАВЛЯЮЩИХ «ДЕЛО»</vt:lpstr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НЕКОММЕРЧЕСКОЕ ПАРТНЕРСТВО «САМОРЕГУЛИРУЕМАЯ ОРГАНИЗАЦИЯ НЕЗАВИСИМЫХ АРБИТРАЖНЫХ УПРАВЛЯЮЩИХ «ДЕЛО»                           </dc:title>
  <dc:subject>Информационно-консультационный семинар по актуальным вопросам в сфере несостоятельности (банкротства)</dc:subject>
  <dc:creator>Кирилл Дерюгин</dc:creator>
  <cp:lastModifiedBy>Алексей Трофимов</cp:lastModifiedBy>
  <cp:revision>3</cp:revision>
  <cp:lastPrinted>2014-03-31T13:58:00Z</cp:lastPrinted>
  <dcterms:created xsi:type="dcterms:W3CDTF">2014-03-31T11:28:00Z</dcterms:created>
  <dcterms:modified xsi:type="dcterms:W3CDTF">2014-03-31T14:00:00Z</dcterms:modified>
</cp:coreProperties>
</file>